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220" w:rsidRDefault="00092220" w:rsidP="00092220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移民安置协议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092220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092220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申请人的身份证明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真实有效；法人需提供主体资格材料及法定代表人身份证；自然人提供身份证、户口簿，本人亲自办理</w:t>
            </w:r>
            <w:r>
              <w:rPr>
                <w:kern w:val="2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092220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授权委托书、受托人身份证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Pr="008602F4" w:rsidRDefault="00092220" w:rsidP="00227EE5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如法人亲自办理则无需提供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Pr="008602F4" w:rsidRDefault="00092220" w:rsidP="00227EE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092220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846F61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移民安置协议书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公证处可代拟协议书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3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092220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与移民安置相关的文件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B85ABC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092220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092220" w:rsidRDefault="00092220" w:rsidP="000B2801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092220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092220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092220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092220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20" w:rsidRDefault="00092220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92220" w:rsidRDefault="00092220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092220" w:rsidRDefault="00092220" w:rsidP="00B85ABC">
      <w:pPr>
        <w:rPr>
          <w:rFonts w:cs="Times New Roman"/>
        </w:rPr>
      </w:pPr>
    </w:p>
    <w:p w:rsidR="00092220" w:rsidRPr="00B85ABC" w:rsidRDefault="00092220">
      <w:pPr>
        <w:rPr>
          <w:rFonts w:cs="Times New Roman"/>
        </w:rPr>
      </w:pPr>
    </w:p>
    <w:sectPr w:rsidR="00092220" w:rsidRPr="00B85ABC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220" w:rsidRDefault="00092220" w:rsidP="00B85AB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2220" w:rsidRDefault="00092220" w:rsidP="00B85AB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220" w:rsidRDefault="00092220" w:rsidP="00B85AB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2220" w:rsidRDefault="00092220" w:rsidP="00B85AB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6BB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2220"/>
    <w:rsid w:val="00093202"/>
    <w:rsid w:val="00093DEF"/>
    <w:rsid w:val="000A2A0F"/>
    <w:rsid w:val="000A42B2"/>
    <w:rsid w:val="000A5602"/>
    <w:rsid w:val="000B2801"/>
    <w:rsid w:val="000B3625"/>
    <w:rsid w:val="000B597C"/>
    <w:rsid w:val="000B5B61"/>
    <w:rsid w:val="000B5E1F"/>
    <w:rsid w:val="000B7952"/>
    <w:rsid w:val="000C0103"/>
    <w:rsid w:val="000C0966"/>
    <w:rsid w:val="000C19A1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6BB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27EE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36A1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2F7BB0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1AF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326E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04C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46F61"/>
    <w:rsid w:val="00850C90"/>
    <w:rsid w:val="00852DB3"/>
    <w:rsid w:val="008559C5"/>
    <w:rsid w:val="0086009B"/>
    <w:rsid w:val="0086009F"/>
    <w:rsid w:val="008602F4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72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5ABC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ABC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85AB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85ABC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85ABC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5A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100</Words>
  <Characters>573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2018-07-21T12:06:00Z</dcterms:created>
  <dcterms:modified xsi:type="dcterms:W3CDTF">2018-08-04T08:27:00Z</dcterms:modified>
</cp:coreProperties>
</file>